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B9149" w14:textId="699C54C5" w:rsidR="007131A0" w:rsidRPr="006E3B44" w:rsidRDefault="007131A0" w:rsidP="007131A0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6E3B44">
        <w:rPr>
          <w:rFonts w:ascii="Arial" w:hAnsi="Arial" w:cs="Arial"/>
          <w:b/>
          <w:sz w:val="24"/>
        </w:rPr>
        <w:t>3GPP RAN WG4 Meeting #113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B6A48" w:rsidRPr="00CB6A48">
        <w:rPr>
          <w:rFonts w:ascii="Arial" w:hAnsi="Arial" w:cs="Arial"/>
          <w:b/>
          <w:sz w:val="24"/>
        </w:rPr>
        <w:t>R4-2418048</w:t>
      </w:r>
    </w:p>
    <w:p w14:paraId="50615A96" w14:textId="77777777" w:rsidR="007131A0" w:rsidRDefault="007131A0" w:rsidP="007131A0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r w:rsidRPr="006E3B44">
        <w:rPr>
          <w:rFonts w:ascii="Arial" w:hAnsi="Arial" w:cs="Arial"/>
          <w:b/>
          <w:sz w:val="24"/>
        </w:rPr>
        <w:t>Orlando, USA, 18th – 22nd November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9C67189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2B11EF" w:rsidRPr="002B11EF">
        <w:t>6.16.1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0B6571B7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2B11EF" w:rsidRPr="002B11EF">
        <w:t>n68: Introduction of the new band and NS_26 / NS_36</w:t>
      </w:r>
    </w:p>
    <w:p w14:paraId="052B1E0C" w14:textId="1812E680" w:rsidR="00104BC6" w:rsidRPr="00FC7900" w:rsidRDefault="00104BC6" w:rsidP="00D309CC">
      <w:pPr>
        <w:pStyle w:val="CH"/>
        <w:rPr>
          <w:lang w:val="en-US"/>
        </w:rPr>
      </w:pPr>
      <w:r w:rsidRPr="00F614AC">
        <w:t>WI/SI:</w:t>
      </w:r>
      <w:r w:rsidRPr="00F614AC">
        <w:tab/>
      </w:r>
      <w:r w:rsidR="002B11EF" w:rsidRPr="002B11EF">
        <w:t>NR_band_n68-Core</w:t>
      </w:r>
    </w:p>
    <w:p w14:paraId="6C6D1281" w14:textId="32D87CA4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0C547A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01441D31" w:rsidR="00C41DE2" w:rsidRPr="00C41DE2" w:rsidRDefault="00C41DE2" w:rsidP="00C41DE2">
      <w:pPr>
        <w:jc w:val="both"/>
      </w:pPr>
      <w:r w:rsidRPr="00C41DE2">
        <w:t xml:space="preserve">The </w:t>
      </w:r>
      <w:r w:rsidR="00CC4A0A">
        <w:t>WF</w:t>
      </w:r>
      <w:r>
        <w:t xml:space="preserve"> [</w:t>
      </w:r>
      <w:r w:rsidR="00E216D7">
        <w:t>1</w:t>
      </w:r>
      <w:r>
        <w:t>]</w:t>
      </w:r>
      <w:r w:rsidRPr="00C41DE2">
        <w:t xml:space="preserve"> </w:t>
      </w:r>
      <w:r w:rsidR="00CC4A0A">
        <w:t xml:space="preserve">captures agreements for further simulations  on </w:t>
      </w:r>
      <w:r w:rsidR="00CC4A0A" w:rsidRPr="00CC4A0A">
        <w:t>A-MPR for band n68.</w:t>
      </w:r>
      <w:r w:rsidR="001B0709">
        <w:t xml:space="preserve"> It was agreed to re-run simulations with a certain duplex filter characteristic. This contribution provides simulations results</w:t>
      </w:r>
      <w:r w:rsidR="00D265F2">
        <w:t xml:space="preserve"> including the agreed duplex characteristic</w:t>
      </w:r>
      <w:r w:rsidR="001B0709">
        <w:t>.</w:t>
      </w:r>
    </w:p>
    <w:p w14:paraId="0BADAEBE" w14:textId="2B7C6D40" w:rsidR="00015CF0" w:rsidRDefault="008E7986" w:rsidP="00493FEF">
      <w:pPr>
        <w:pStyle w:val="Heading1"/>
        <w:ind w:left="0" w:firstLine="0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44B5BF73" w14:textId="77777777" w:rsidR="007628F7" w:rsidRDefault="007628F7" w:rsidP="007628F7">
      <w:pPr>
        <w:pStyle w:val="Heading5"/>
      </w:pPr>
      <w:r>
        <w:t>2.1 Simulation assumptions</w:t>
      </w:r>
    </w:p>
    <w:p w14:paraId="0B7E79F8" w14:textId="74473D3B" w:rsidR="007628F7" w:rsidRDefault="007628F7" w:rsidP="007628F7">
      <w:r>
        <w:t xml:space="preserve">The following assumptions and requirements for the simulations are </w:t>
      </w:r>
      <w:r w:rsidR="000527B4">
        <w:t>applied</w:t>
      </w:r>
      <w:r>
        <w:t>:</w:t>
      </w:r>
    </w:p>
    <w:p w14:paraId="0E19E036" w14:textId="594C5DCD" w:rsidR="007628F7" w:rsidRDefault="007628F7" w:rsidP="007628F7">
      <w:pPr>
        <w:pStyle w:val="ListParagraph"/>
        <w:numPr>
          <w:ilvl w:val="0"/>
          <w:numId w:val="9"/>
        </w:numPr>
      </w:pPr>
      <w:r>
        <w:t xml:space="preserve">Power Class </w:t>
      </w:r>
      <w:r w:rsidR="00536368">
        <w:t>3</w:t>
      </w:r>
    </w:p>
    <w:p w14:paraId="11BB252D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NR Waveform</w:t>
      </w:r>
    </w:p>
    <w:p w14:paraId="538DF39B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>
        <w:t>0</w:t>
      </w:r>
    </w:p>
    <w:p w14:paraId="07C76D5C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Carrier Leakage: 28dBc</w:t>
      </w:r>
    </w:p>
    <w:p w14:paraId="08BB130E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Image: 28dBc</w:t>
      </w:r>
    </w:p>
    <w:p w14:paraId="0BD6AF25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CIM3: 60dBc</w:t>
      </w:r>
    </w:p>
    <w:p w14:paraId="4609D49D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CIM5: 70dBc</w:t>
      </w:r>
    </w:p>
    <w:p w14:paraId="28884DB1" w14:textId="2159AE55" w:rsidR="009B6EE6" w:rsidRDefault="0016634F" w:rsidP="00E216D7">
      <w:pPr>
        <w:pStyle w:val="ListParagraph"/>
        <w:numPr>
          <w:ilvl w:val="0"/>
          <w:numId w:val="9"/>
        </w:numPr>
      </w:pPr>
      <w:r>
        <w:t>Requirements from NS_2</w:t>
      </w:r>
      <w:r w:rsidR="00AD535A">
        <w:t>6 and NS_36</w:t>
      </w:r>
    </w:p>
    <w:p w14:paraId="32D71274" w14:textId="56DB95F1" w:rsidR="007628F7" w:rsidRDefault="007628F7" w:rsidP="007628F7">
      <w:pPr>
        <w:pStyle w:val="Heading5"/>
      </w:pPr>
      <w:r>
        <w:t>2.2 Simulation results</w:t>
      </w:r>
      <w:r w:rsidR="009117FC">
        <w:t xml:space="preserve"> for NS_26</w:t>
      </w:r>
    </w:p>
    <w:p w14:paraId="54E67D8B" w14:textId="34F6672D" w:rsidR="00046734" w:rsidRPr="00046734" w:rsidRDefault="00046734" w:rsidP="00046734">
      <w:r>
        <w:t xml:space="preserve">This section </w:t>
      </w:r>
      <w:r w:rsidR="00FD7EE6">
        <w:t>presents</w:t>
      </w:r>
      <w:r>
        <w:t xml:space="preserve"> the </w:t>
      </w:r>
      <w:r w:rsidR="007D71E1">
        <w:t xml:space="preserve">QPSK </w:t>
      </w:r>
      <w:r>
        <w:t xml:space="preserve">simulation results for </w:t>
      </w:r>
      <w:r w:rsidR="00DC467F">
        <w:t>5MHz, 10MHz and 15MHz channels.</w:t>
      </w:r>
    </w:p>
    <w:p w14:paraId="33327C4B" w14:textId="77777777" w:rsidR="007628F7" w:rsidRDefault="007628F7" w:rsidP="00E216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9117FC" w14:paraId="37E412A1" w14:textId="77777777" w:rsidTr="009117FC">
        <w:tc>
          <w:tcPr>
            <w:tcW w:w="4815" w:type="dxa"/>
          </w:tcPr>
          <w:p w14:paraId="3E05ACA3" w14:textId="6CD2340B" w:rsidR="009117FC" w:rsidRDefault="00501FED" w:rsidP="00E216D7">
            <w:r w:rsidRPr="00501FED">
              <w:rPr>
                <w:noProof/>
              </w:rPr>
              <w:drawing>
                <wp:inline distT="0" distB="0" distL="0" distR="0" wp14:anchorId="5723688E" wp14:editId="35CBAB46">
                  <wp:extent cx="2624393" cy="2160000"/>
                  <wp:effectExtent l="0" t="0" r="5080" b="0"/>
                  <wp:docPr id="21191428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14282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39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7ABCCBD1" w14:textId="1DC3E1D5" w:rsidR="009117FC" w:rsidRDefault="00440B85" w:rsidP="00E216D7">
            <w:r w:rsidRPr="00440B85">
              <w:rPr>
                <w:noProof/>
              </w:rPr>
              <w:drawing>
                <wp:inline distT="0" distB="0" distL="0" distR="0" wp14:anchorId="7EBB6930" wp14:editId="232D625F">
                  <wp:extent cx="2685654" cy="2160000"/>
                  <wp:effectExtent l="0" t="0" r="0" b="0"/>
                  <wp:docPr id="992647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264710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5654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17FC" w14:paraId="75730730" w14:textId="77777777" w:rsidTr="009117FC">
        <w:tc>
          <w:tcPr>
            <w:tcW w:w="4815" w:type="dxa"/>
          </w:tcPr>
          <w:p w14:paraId="43AB6E26" w14:textId="267D6833" w:rsidR="009117FC" w:rsidRDefault="00501FED" w:rsidP="00E216D7">
            <w:r w:rsidRPr="00501FED">
              <w:rPr>
                <w:noProof/>
              </w:rPr>
              <w:lastRenderedPageBreak/>
              <w:drawing>
                <wp:inline distT="0" distB="0" distL="0" distR="0" wp14:anchorId="34133F19" wp14:editId="2D2EF8A6">
                  <wp:extent cx="2632355" cy="2160000"/>
                  <wp:effectExtent l="0" t="0" r="0" b="0"/>
                  <wp:docPr id="20214316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143165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2355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22AD8278" w14:textId="6DDDB41C" w:rsidR="009117FC" w:rsidRDefault="00537FF3" w:rsidP="00E216D7">
            <w:r w:rsidRPr="00537FF3">
              <w:rPr>
                <w:noProof/>
              </w:rPr>
              <w:drawing>
                <wp:inline distT="0" distB="0" distL="0" distR="0" wp14:anchorId="6D537567" wp14:editId="266A6DCF">
                  <wp:extent cx="2632355" cy="2160000"/>
                  <wp:effectExtent l="0" t="0" r="0" b="0"/>
                  <wp:docPr id="19398472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84720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2355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FF3" w14:paraId="3F64D144" w14:textId="77777777" w:rsidTr="009117FC">
        <w:tc>
          <w:tcPr>
            <w:tcW w:w="4815" w:type="dxa"/>
          </w:tcPr>
          <w:p w14:paraId="179DBA77" w14:textId="033590B0" w:rsidR="00537FF3" w:rsidRPr="00537FF3" w:rsidRDefault="0091698F" w:rsidP="00E216D7">
            <w:r w:rsidRPr="0091698F">
              <w:rPr>
                <w:noProof/>
              </w:rPr>
              <w:drawing>
                <wp:inline distT="0" distB="0" distL="0" distR="0" wp14:anchorId="38FC7399" wp14:editId="37B5453E">
                  <wp:extent cx="2661966" cy="2160000"/>
                  <wp:effectExtent l="0" t="0" r="5080" b="0"/>
                  <wp:docPr id="11126163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6163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966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90712B1" w14:textId="5EF4C88B" w:rsidR="00537FF3" w:rsidRPr="00537FF3" w:rsidRDefault="00D150BB" w:rsidP="00E216D7">
            <w:r w:rsidRPr="00D150BB">
              <w:rPr>
                <w:noProof/>
              </w:rPr>
              <w:drawing>
                <wp:inline distT="0" distB="0" distL="0" distR="0" wp14:anchorId="6FBE555C" wp14:editId="60CE5EEE">
                  <wp:extent cx="2660946" cy="2160000"/>
                  <wp:effectExtent l="0" t="0" r="0" b="0"/>
                  <wp:docPr id="17637430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74303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946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49F997" w14:textId="31D080CB" w:rsidR="009B6EE6" w:rsidRDefault="000E37EF" w:rsidP="00AC5986">
      <w:pPr>
        <w:jc w:val="center"/>
      </w:pPr>
      <w:r>
        <w:t xml:space="preserve">Fig 1: </w:t>
      </w:r>
      <w:r w:rsidR="00AC5986">
        <w:t>Simulation results for NS_26</w:t>
      </w:r>
      <w:r>
        <w:t xml:space="preserve"> at lower band edge with QPSK modulation</w:t>
      </w:r>
    </w:p>
    <w:p w14:paraId="437C8904" w14:textId="69C7B053" w:rsidR="00016DBF" w:rsidRDefault="00AC5986" w:rsidP="000F3437">
      <w:pPr>
        <w:jc w:val="both"/>
      </w:pPr>
      <w:r>
        <w:t xml:space="preserve">To check whether A-MPR is needed for channels placed with a gap to the lower band edge we conducted simulations with a </w:t>
      </w:r>
      <w:r w:rsidR="00296B83">
        <w:t>gap</w:t>
      </w:r>
      <w:r>
        <w:t xml:space="preserve"> of CBW/2.</w:t>
      </w:r>
      <w:r w:rsidR="009A2E16">
        <w:t xml:space="preserve"> The 5MHz channel and the 10MHz channel do not require additional power back-off. The 15MHz channel required a</w:t>
      </w:r>
      <w:r w:rsidR="00296B83">
        <w:t xml:space="preserve"> larger gap of </w:t>
      </w:r>
      <w:r w:rsidR="009A2E16">
        <w:t xml:space="preserve"> </w:t>
      </w:r>
      <w:r w:rsidR="00296B83">
        <w:t>9</w:t>
      </w:r>
      <w:r w:rsidR="008A5A7B">
        <w:t>.7</w:t>
      </w:r>
      <w:r w:rsidR="00296B83">
        <w:t>MHz.</w:t>
      </w:r>
      <w:r w:rsidR="008A5A7B">
        <w:t xml:space="preserve"> </w:t>
      </w:r>
    </w:p>
    <w:p w14:paraId="6E541F6F" w14:textId="1B80A5DB" w:rsidR="00AC5986" w:rsidRPr="00016DBF" w:rsidRDefault="00016DBF" w:rsidP="00AC5986">
      <w:pPr>
        <w:rPr>
          <w:i/>
          <w:iCs/>
        </w:rPr>
      </w:pPr>
      <w:r w:rsidRPr="00016DBF">
        <w:rPr>
          <w:b/>
          <w:bCs/>
        </w:rPr>
        <w:t>Observation</w:t>
      </w:r>
      <w:r w:rsidRPr="00016DBF">
        <w:t>:</w:t>
      </w:r>
      <w:r w:rsidRPr="00016DBF">
        <w:rPr>
          <w:i/>
          <w:iCs/>
        </w:rPr>
        <w:t xml:space="preserve"> No A-MPR is needed for a 5MHz and a 10MHz channel if the gap to the lower band edge is CBW/2 or larger. For a 15MHz channel the gap needs to be 9</w:t>
      </w:r>
      <w:r w:rsidR="008A5A7B">
        <w:rPr>
          <w:i/>
          <w:iCs/>
        </w:rPr>
        <w:t>.7</w:t>
      </w:r>
      <w:r w:rsidRPr="00016DBF">
        <w:rPr>
          <w:i/>
          <w:iCs/>
        </w:rPr>
        <w:t>MHz or larger.</w:t>
      </w:r>
      <w:r w:rsidR="009A2E16" w:rsidRPr="00016DBF">
        <w:rPr>
          <w:i/>
          <w:iCs/>
        </w:rPr>
        <w:t xml:space="preserve"> </w:t>
      </w:r>
    </w:p>
    <w:p w14:paraId="77F3047C" w14:textId="77777777" w:rsidR="000C60A0" w:rsidRDefault="000C60A0" w:rsidP="00BE133C"/>
    <w:p w14:paraId="5BA78257" w14:textId="0A90694B" w:rsidR="00846C7D" w:rsidRDefault="00846C7D" w:rsidP="00846C7D">
      <w:pPr>
        <w:pStyle w:val="Heading5"/>
      </w:pPr>
      <w:r>
        <w:t>2.3 Simulation results for NS_36</w:t>
      </w:r>
    </w:p>
    <w:p w14:paraId="4A9E2370" w14:textId="4E776B4E" w:rsidR="00482DA5" w:rsidRDefault="00356816" w:rsidP="00BE133C">
      <w:r>
        <w:t xml:space="preserve">Due to the short time between RAN4#113 and the previous meeting we couldn’t complete all simulations in time. We plan to provide the </w:t>
      </w:r>
      <w:r w:rsidR="009C4FDB">
        <w:t>simulation</w:t>
      </w:r>
      <w:r>
        <w:t xml:space="preserve"> results</w:t>
      </w:r>
      <w:r w:rsidR="000F3437">
        <w:t xml:space="preserve"> in the February</w:t>
      </w:r>
      <w:r>
        <w:t xml:space="preserve"> next meeting.</w:t>
      </w:r>
    </w:p>
    <w:p w14:paraId="434CB550" w14:textId="2B8EB666" w:rsidR="007A59FF" w:rsidRDefault="007A59FF" w:rsidP="00BE133C">
      <w:pPr>
        <w:jc w:val="center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0D6AE8DE" w14:textId="42946D4C" w:rsidR="00B81737" w:rsidRDefault="00400AFA" w:rsidP="00B81737">
      <w:r>
        <w:t>This</w:t>
      </w:r>
      <w:r w:rsidR="00335226">
        <w:t xml:space="preserve"> contribution provides</w:t>
      </w:r>
      <w:r w:rsidR="00D646F5">
        <w:t xml:space="preserve"> </w:t>
      </w:r>
      <w:r w:rsidR="00B81737">
        <w:t xml:space="preserve">simulation results for NS_26. </w:t>
      </w:r>
      <w:r w:rsidR="00B81737" w:rsidRPr="00B81737">
        <w:t xml:space="preserve">Due to the short time between RAN4#113 and the previous meeting </w:t>
      </w:r>
      <w:r w:rsidR="00B81737">
        <w:t>the</w:t>
      </w:r>
      <w:r w:rsidR="00B81737" w:rsidRPr="00B81737">
        <w:t xml:space="preserve"> results </w:t>
      </w:r>
      <w:r w:rsidR="00B81737">
        <w:t>for NS_36 will be provided next meeting. This paper makes following observation:</w:t>
      </w:r>
    </w:p>
    <w:p w14:paraId="6986D1E1" w14:textId="37645DCF" w:rsidR="00B81737" w:rsidRPr="00B81737" w:rsidRDefault="00B81737" w:rsidP="00B81737">
      <w:pPr>
        <w:rPr>
          <w:i/>
          <w:iCs/>
        </w:rPr>
      </w:pPr>
      <w:r w:rsidRPr="00016DBF">
        <w:rPr>
          <w:b/>
          <w:bCs/>
        </w:rPr>
        <w:t>Observation</w:t>
      </w:r>
      <w:r w:rsidRPr="00016DBF">
        <w:t>:</w:t>
      </w:r>
      <w:r w:rsidRPr="00016DBF">
        <w:rPr>
          <w:i/>
          <w:iCs/>
        </w:rPr>
        <w:t xml:space="preserve"> No A-MPR is needed for a 5MHz and a 10MHz channel if the gap to the lower band edge is CBW/2 or larger. For a 15MHz channel the gap needs to be 9</w:t>
      </w:r>
      <w:r>
        <w:rPr>
          <w:i/>
          <w:iCs/>
        </w:rPr>
        <w:t>.7</w:t>
      </w:r>
      <w:r w:rsidRPr="00016DBF">
        <w:rPr>
          <w:i/>
          <w:iCs/>
        </w:rPr>
        <w:t xml:space="preserve">MHz or larger. </w:t>
      </w:r>
    </w:p>
    <w:p w14:paraId="4B5A9A6F" w14:textId="597443CC" w:rsidR="00335226" w:rsidRDefault="00335226" w:rsidP="00335226"/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71264196" w14:textId="6256E745" w:rsidR="0059321E" w:rsidRPr="0059321E" w:rsidRDefault="002B11EF" w:rsidP="0029107A">
      <w:pPr>
        <w:numPr>
          <w:ilvl w:val="0"/>
          <w:numId w:val="11"/>
        </w:numPr>
        <w:rPr>
          <w:lang w:val="en-US"/>
        </w:rPr>
      </w:pPr>
      <w:r w:rsidRPr="002B11EF">
        <w:rPr>
          <w:lang w:val="en-US"/>
        </w:rPr>
        <w:t>R4-2417080</w:t>
      </w:r>
      <w:r w:rsidR="0059321E">
        <w:rPr>
          <w:lang w:val="en-US"/>
        </w:rPr>
        <w:t>, “</w:t>
      </w:r>
      <w:r w:rsidRPr="002B11EF">
        <w:t>WF on A-MPR for NR band n68</w:t>
      </w:r>
      <w:r w:rsidR="0059321E">
        <w:rPr>
          <w:lang w:val="en-US"/>
        </w:rPr>
        <w:t xml:space="preserve">”, </w:t>
      </w:r>
      <w:r w:rsidRPr="002B11EF">
        <w:rPr>
          <w:bCs/>
        </w:rPr>
        <w:t>Ericsson</w:t>
      </w:r>
      <w:r w:rsidR="0059321E" w:rsidRPr="0059321E">
        <w:rPr>
          <w:bCs/>
          <w:lang w:val="en-US"/>
        </w:rPr>
        <w:t>,</w:t>
      </w:r>
      <w:r w:rsidR="00F973E8">
        <w:rPr>
          <w:bCs/>
          <w:lang w:val="en-US"/>
        </w:rPr>
        <w:t xml:space="preserve"> </w:t>
      </w:r>
      <w:r w:rsidRPr="002B11EF">
        <w:rPr>
          <w:bCs/>
          <w:lang w:val="en-US"/>
        </w:rPr>
        <w:t xml:space="preserve">3GPP TSG-RAN WG4 Meeting # 112bis      </w:t>
      </w:r>
    </w:p>
    <w:p w14:paraId="21F9D74F" w14:textId="233600D1" w:rsidR="005E69AE" w:rsidRPr="00E01E59" w:rsidRDefault="005E69AE" w:rsidP="002B11EF">
      <w:pPr>
        <w:ind w:left="360"/>
        <w:rPr>
          <w:lang w:val="en-US"/>
        </w:rPr>
      </w:pPr>
    </w:p>
    <w:sectPr w:rsidR="005E69AE" w:rsidRPr="00E01E59" w:rsidSect="00A86987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94055" w14:textId="77777777" w:rsidR="00844B3C" w:rsidRDefault="00844B3C">
      <w:r>
        <w:separator/>
      </w:r>
    </w:p>
  </w:endnote>
  <w:endnote w:type="continuationSeparator" w:id="0">
    <w:p w14:paraId="52C947B4" w14:textId="77777777" w:rsidR="00844B3C" w:rsidRDefault="00844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D1CA0" w14:textId="77777777" w:rsidR="00844B3C" w:rsidRDefault="00844B3C">
      <w:r>
        <w:separator/>
      </w:r>
    </w:p>
  </w:footnote>
  <w:footnote w:type="continuationSeparator" w:id="0">
    <w:p w14:paraId="76DAC1DB" w14:textId="77777777" w:rsidR="00844B3C" w:rsidRDefault="00844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6DBF"/>
    <w:rsid w:val="0001722D"/>
    <w:rsid w:val="00021C12"/>
    <w:rsid w:val="00023BDE"/>
    <w:rsid w:val="000248F1"/>
    <w:rsid w:val="000277E1"/>
    <w:rsid w:val="00032EDA"/>
    <w:rsid w:val="00033397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646E"/>
    <w:rsid w:val="00046734"/>
    <w:rsid w:val="00051834"/>
    <w:rsid w:val="00052794"/>
    <w:rsid w:val="000527B4"/>
    <w:rsid w:val="00053087"/>
    <w:rsid w:val="00053FA3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0BFB"/>
    <w:rsid w:val="00081A6D"/>
    <w:rsid w:val="00082D55"/>
    <w:rsid w:val="00083FB3"/>
    <w:rsid w:val="00085FE2"/>
    <w:rsid w:val="00086A4C"/>
    <w:rsid w:val="000872A6"/>
    <w:rsid w:val="000921EA"/>
    <w:rsid w:val="00094B44"/>
    <w:rsid w:val="00096C65"/>
    <w:rsid w:val="000A365D"/>
    <w:rsid w:val="000A3BC6"/>
    <w:rsid w:val="000A530C"/>
    <w:rsid w:val="000A68F3"/>
    <w:rsid w:val="000B3682"/>
    <w:rsid w:val="000B379B"/>
    <w:rsid w:val="000B6541"/>
    <w:rsid w:val="000B6D93"/>
    <w:rsid w:val="000B6F7C"/>
    <w:rsid w:val="000C1193"/>
    <w:rsid w:val="000C4381"/>
    <w:rsid w:val="000C47C3"/>
    <w:rsid w:val="000C547A"/>
    <w:rsid w:val="000C60A0"/>
    <w:rsid w:val="000D2A2D"/>
    <w:rsid w:val="000D58AB"/>
    <w:rsid w:val="000E039B"/>
    <w:rsid w:val="000E1251"/>
    <w:rsid w:val="000E37EF"/>
    <w:rsid w:val="000E4A3E"/>
    <w:rsid w:val="000E584B"/>
    <w:rsid w:val="000E5DB4"/>
    <w:rsid w:val="000E7E3F"/>
    <w:rsid w:val="000F322E"/>
    <w:rsid w:val="000F3437"/>
    <w:rsid w:val="000F50EC"/>
    <w:rsid w:val="000F7834"/>
    <w:rsid w:val="00100B3C"/>
    <w:rsid w:val="0010140A"/>
    <w:rsid w:val="001014EA"/>
    <w:rsid w:val="001032BC"/>
    <w:rsid w:val="00104BC6"/>
    <w:rsid w:val="0010526D"/>
    <w:rsid w:val="001064E7"/>
    <w:rsid w:val="00107FB2"/>
    <w:rsid w:val="00114E2C"/>
    <w:rsid w:val="0012407D"/>
    <w:rsid w:val="00126CA6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27D5"/>
    <w:rsid w:val="00164651"/>
    <w:rsid w:val="0016634F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90B1E"/>
    <w:rsid w:val="00191D36"/>
    <w:rsid w:val="00193E3A"/>
    <w:rsid w:val="001940D3"/>
    <w:rsid w:val="0019624E"/>
    <w:rsid w:val="0019785E"/>
    <w:rsid w:val="00197FDE"/>
    <w:rsid w:val="001A1AA4"/>
    <w:rsid w:val="001A39E7"/>
    <w:rsid w:val="001A3E60"/>
    <w:rsid w:val="001A4C42"/>
    <w:rsid w:val="001A4E68"/>
    <w:rsid w:val="001A5253"/>
    <w:rsid w:val="001A6573"/>
    <w:rsid w:val="001A6EBE"/>
    <w:rsid w:val="001A714D"/>
    <w:rsid w:val="001B0709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3700"/>
    <w:rsid w:val="001D5598"/>
    <w:rsid w:val="001D7DBE"/>
    <w:rsid w:val="001E0E8A"/>
    <w:rsid w:val="001E4C87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F71"/>
    <w:rsid w:val="002124DC"/>
    <w:rsid w:val="00213A73"/>
    <w:rsid w:val="0021467A"/>
    <w:rsid w:val="00215574"/>
    <w:rsid w:val="0021742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08E5"/>
    <w:rsid w:val="00261AE0"/>
    <w:rsid w:val="0026644B"/>
    <w:rsid w:val="002675F0"/>
    <w:rsid w:val="00273A3E"/>
    <w:rsid w:val="00276EE4"/>
    <w:rsid w:val="00281AE2"/>
    <w:rsid w:val="0028330D"/>
    <w:rsid w:val="00287F31"/>
    <w:rsid w:val="00296B83"/>
    <w:rsid w:val="002A0775"/>
    <w:rsid w:val="002A380C"/>
    <w:rsid w:val="002A464A"/>
    <w:rsid w:val="002A5631"/>
    <w:rsid w:val="002A769C"/>
    <w:rsid w:val="002A79F8"/>
    <w:rsid w:val="002B11EF"/>
    <w:rsid w:val="002B1D7E"/>
    <w:rsid w:val="002B1EA2"/>
    <w:rsid w:val="002B381C"/>
    <w:rsid w:val="002B479C"/>
    <w:rsid w:val="002B6339"/>
    <w:rsid w:val="002B6DF9"/>
    <w:rsid w:val="002C275A"/>
    <w:rsid w:val="002C6B80"/>
    <w:rsid w:val="002C7B3F"/>
    <w:rsid w:val="002D26CA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65BE"/>
    <w:rsid w:val="002F1D90"/>
    <w:rsid w:val="002F259A"/>
    <w:rsid w:val="002F3A0F"/>
    <w:rsid w:val="002F3FB7"/>
    <w:rsid w:val="002F6F2B"/>
    <w:rsid w:val="002F7647"/>
    <w:rsid w:val="0030071B"/>
    <w:rsid w:val="00301456"/>
    <w:rsid w:val="00302805"/>
    <w:rsid w:val="003037A3"/>
    <w:rsid w:val="00305920"/>
    <w:rsid w:val="003077A8"/>
    <w:rsid w:val="0031302C"/>
    <w:rsid w:val="003172DC"/>
    <w:rsid w:val="00320180"/>
    <w:rsid w:val="00321EEA"/>
    <w:rsid w:val="003222F3"/>
    <w:rsid w:val="00323B17"/>
    <w:rsid w:val="00325644"/>
    <w:rsid w:val="003337C9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1A7A"/>
    <w:rsid w:val="00344C0E"/>
    <w:rsid w:val="00345D23"/>
    <w:rsid w:val="00346C0D"/>
    <w:rsid w:val="00354344"/>
    <w:rsid w:val="0035462D"/>
    <w:rsid w:val="003549AE"/>
    <w:rsid w:val="00356816"/>
    <w:rsid w:val="00360AA9"/>
    <w:rsid w:val="00361509"/>
    <w:rsid w:val="00361696"/>
    <w:rsid w:val="00362E86"/>
    <w:rsid w:val="003646A7"/>
    <w:rsid w:val="00366EFA"/>
    <w:rsid w:val="003678A3"/>
    <w:rsid w:val="00370CD9"/>
    <w:rsid w:val="00374FC5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09BA"/>
    <w:rsid w:val="003A18C7"/>
    <w:rsid w:val="003A3A25"/>
    <w:rsid w:val="003A5B91"/>
    <w:rsid w:val="003B076D"/>
    <w:rsid w:val="003B109E"/>
    <w:rsid w:val="003B3719"/>
    <w:rsid w:val="003B4A2F"/>
    <w:rsid w:val="003C00A0"/>
    <w:rsid w:val="003C3971"/>
    <w:rsid w:val="003C458E"/>
    <w:rsid w:val="003C5715"/>
    <w:rsid w:val="003D487F"/>
    <w:rsid w:val="003D55A8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967"/>
    <w:rsid w:val="003F1DE9"/>
    <w:rsid w:val="003F71F9"/>
    <w:rsid w:val="00400AFA"/>
    <w:rsid w:val="00402454"/>
    <w:rsid w:val="00402B48"/>
    <w:rsid w:val="00404DEA"/>
    <w:rsid w:val="004050EA"/>
    <w:rsid w:val="004078DB"/>
    <w:rsid w:val="00407C75"/>
    <w:rsid w:val="00410C74"/>
    <w:rsid w:val="00411322"/>
    <w:rsid w:val="004116EB"/>
    <w:rsid w:val="00414FEE"/>
    <w:rsid w:val="00416DCD"/>
    <w:rsid w:val="004177EB"/>
    <w:rsid w:val="00423334"/>
    <w:rsid w:val="00424339"/>
    <w:rsid w:val="00430D10"/>
    <w:rsid w:val="004339D2"/>
    <w:rsid w:val="00434540"/>
    <w:rsid w:val="004345EC"/>
    <w:rsid w:val="0043541E"/>
    <w:rsid w:val="00436019"/>
    <w:rsid w:val="004367C9"/>
    <w:rsid w:val="004401CB"/>
    <w:rsid w:val="00440B85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60045"/>
    <w:rsid w:val="004634D0"/>
    <w:rsid w:val="004640F5"/>
    <w:rsid w:val="00465596"/>
    <w:rsid w:val="004660C1"/>
    <w:rsid w:val="004661C2"/>
    <w:rsid w:val="0047076F"/>
    <w:rsid w:val="00471049"/>
    <w:rsid w:val="00471735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90294"/>
    <w:rsid w:val="00491BD5"/>
    <w:rsid w:val="00493FEF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BA7"/>
    <w:rsid w:val="004B0DDB"/>
    <w:rsid w:val="004B19F2"/>
    <w:rsid w:val="004B2762"/>
    <w:rsid w:val="004B2FA7"/>
    <w:rsid w:val="004B4025"/>
    <w:rsid w:val="004B4047"/>
    <w:rsid w:val="004B6798"/>
    <w:rsid w:val="004C1601"/>
    <w:rsid w:val="004C3099"/>
    <w:rsid w:val="004C3B4F"/>
    <w:rsid w:val="004C4EA0"/>
    <w:rsid w:val="004C73F1"/>
    <w:rsid w:val="004C7B37"/>
    <w:rsid w:val="004D3578"/>
    <w:rsid w:val="004D4338"/>
    <w:rsid w:val="004D640B"/>
    <w:rsid w:val="004D640E"/>
    <w:rsid w:val="004E03DB"/>
    <w:rsid w:val="004E17C7"/>
    <w:rsid w:val="004E213A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0F2A"/>
    <w:rsid w:val="004F1AE3"/>
    <w:rsid w:val="004F1BD6"/>
    <w:rsid w:val="004F29F1"/>
    <w:rsid w:val="004F3340"/>
    <w:rsid w:val="004F3E3D"/>
    <w:rsid w:val="00501FED"/>
    <w:rsid w:val="00502B2C"/>
    <w:rsid w:val="005061B8"/>
    <w:rsid w:val="00507A2A"/>
    <w:rsid w:val="00510811"/>
    <w:rsid w:val="0051257F"/>
    <w:rsid w:val="005149D9"/>
    <w:rsid w:val="00515717"/>
    <w:rsid w:val="005158CE"/>
    <w:rsid w:val="0051617C"/>
    <w:rsid w:val="00517B36"/>
    <w:rsid w:val="00525DE9"/>
    <w:rsid w:val="00526610"/>
    <w:rsid w:val="00527F8B"/>
    <w:rsid w:val="005306B7"/>
    <w:rsid w:val="0053243A"/>
    <w:rsid w:val="0053388B"/>
    <w:rsid w:val="005345D1"/>
    <w:rsid w:val="00535773"/>
    <w:rsid w:val="00536368"/>
    <w:rsid w:val="0053790B"/>
    <w:rsid w:val="00537BFA"/>
    <w:rsid w:val="00537FF3"/>
    <w:rsid w:val="00540005"/>
    <w:rsid w:val="00543E6C"/>
    <w:rsid w:val="00544A74"/>
    <w:rsid w:val="00546099"/>
    <w:rsid w:val="00551E8E"/>
    <w:rsid w:val="00554FE1"/>
    <w:rsid w:val="00555723"/>
    <w:rsid w:val="00556339"/>
    <w:rsid w:val="005571AD"/>
    <w:rsid w:val="00560943"/>
    <w:rsid w:val="005636C1"/>
    <w:rsid w:val="005641AF"/>
    <w:rsid w:val="00564F9B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61FD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2BAF"/>
    <w:rsid w:val="005B4F01"/>
    <w:rsid w:val="005C0650"/>
    <w:rsid w:val="005C24B2"/>
    <w:rsid w:val="005C5712"/>
    <w:rsid w:val="005C5D09"/>
    <w:rsid w:val="005C5EAF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249D"/>
    <w:rsid w:val="005F3817"/>
    <w:rsid w:val="005F4E02"/>
    <w:rsid w:val="005F6F36"/>
    <w:rsid w:val="00602AEA"/>
    <w:rsid w:val="00606F5E"/>
    <w:rsid w:val="00607527"/>
    <w:rsid w:val="00607E3C"/>
    <w:rsid w:val="00607F21"/>
    <w:rsid w:val="00610107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27EB9"/>
    <w:rsid w:val="0063543D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1D99"/>
    <w:rsid w:val="00672206"/>
    <w:rsid w:val="00677B76"/>
    <w:rsid w:val="00677BD4"/>
    <w:rsid w:val="00680420"/>
    <w:rsid w:val="00681446"/>
    <w:rsid w:val="00685600"/>
    <w:rsid w:val="00686CE3"/>
    <w:rsid w:val="006974B3"/>
    <w:rsid w:val="006A2D0C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196E"/>
    <w:rsid w:val="006C1F06"/>
    <w:rsid w:val="006C29A3"/>
    <w:rsid w:val="006C3B46"/>
    <w:rsid w:val="006C3D95"/>
    <w:rsid w:val="006C7B00"/>
    <w:rsid w:val="006D0467"/>
    <w:rsid w:val="006D10DA"/>
    <w:rsid w:val="006D296B"/>
    <w:rsid w:val="006D3204"/>
    <w:rsid w:val="006D33B5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19C8"/>
    <w:rsid w:val="007023DC"/>
    <w:rsid w:val="0070498B"/>
    <w:rsid w:val="00706773"/>
    <w:rsid w:val="007072BE"/>
    <w:rsid w:val="00707B8B"/>
    <w:rsid w:val="007129D7"/>
    <w:rsid w:val="007131A0"/>
    <w:rsid w:val="00713C44"/>
    <w:rsid w:val="0071576F"/>
    <w:rsid w:val="00715888"/>
    <w:rsid w:val="00715C43"/>
    <w:rsid w:val="0071790E"/>
    <w:rsid w:val="00717F80"/>
    <w:rsid w:val="007200AF"/>
    <w:rsid w:val="00720790"/>
    <w:rsid w:val="00721B14"/>
    <w:rsid w:val="00723101"/>
    <w:rsid w:val="007237B7"/>
    <w:rsid w:val="00723AB5"/>
    <w:rsid w:val="00723DD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52198"/>
    <w:rsid w:val="00753881"/>
    <w:rsid w:val="00755E78"/>
    <w:rsid w:val="00756C8C"/>
    <w:rsid w:val="00761C53"/>
    <w:rsid w:val="00761D68"/>
    <w:rsid w:val="007628F7"/>
    <w:rsid w:val="007637C4"/>
    <w:rsid w:val="007660BB"/>
    <w:rsid w:val="00770D58"/>
    <w:rsid w:val="00771280"/>
    <w:rsid w:val="00771457"/>
    <w:rsid w:val="00774DA4"/>
    <w:rsid w:val="00781F0F"/>
    <w:rsid w:val="00785B75"/>
    <w:rsid w:val="00786C91"/>
    <w:rsid w:val="00792460"/>
    <w:rsid w:val="00792C7A"/>
    <w:rsid w:val="0079785A"/>
    <w:rsid w:val="007A0D0C"/>
    <w:rsid w:val="007A1134"/>
    <w:rsid w:val="007A299C"/>
    <w:rsid w:val="007A491F"/>
    <w:rsid w:val="007A4C28"/>
    <w:rsid w:val="007A59FF"/>
    <w:rsid w:val="007A636A"/>
    <w:rsid w:val="007A7AD8"/>
    <w:rsid w:val="007B083C"/>
    <w:rsid w:val="007B600E"/>
    <w:rsid w:val="007B6FD1"/>
    <w:rsid w:val="007C1669"/>
    <w:rsid w:val="007C5B26"/>
    <w:rsid w:val="007C7952"/>
    <w:rsid w:val="007D2E3A"/>
    <w:rsid w:val="007D34C1"/>
    <w:rsid w:val="007D3DFA"/>
    <w:rsid w:val="007D49C9"/>
    <w:rsid w:val="007D5C86"/>
    <w:rsid w:val="007D5D1F"/>
    <w:rsid w:val="007D71E1"/>
    <w:rsid w:val="007E0E48"/>
    <w:rsid w:val="007E1D0F"/>
    <w:rsid w:val="007E2A38"/>
    <w:rsid w:val="007E4991"/>
    <w:rsid w:val="007E4AF8"/>
    <w:rsid w:val="007F0F4A"/>
    <w:rsid w:val="007F14DE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2481"/>
    <w:rsid w:val="00813DC3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44B3C"/>
    <w:rsid w:val="00846C7D"/>
    <w:rsid w:val="00850FBB"/>
    <w:rsid w:val="00855940"/>
    <w:rsid w:val="008569E2"/>
    <w:rsid w:val="0086119F"/>
    <w:rsid w:val="00862676"/>
    <w:rsid w:val="00864223"/>
    <w:rsid w:val="00865685"/>
    <w:rsid w:val="00874CD0"/>
    <w:rsid w:val="008768CA"/>
    <w:rsid w:val="00880E04"/>
    <w:rsid w:val="00885124"/>
    <w:rsid w:val="008853FE"/>
    <w:rsid w:val="008929FC"/>
    <w:rsid w:val="00895B90"/>
    <w:rsid w:val="008974F7"/>
    <w:rsid w:val="008A093A"/>
    <w:rsid w:val="008A4747"/>
    <w:rsid w:val="008A5A7B"/>
    <w:rsid w:val="008A7F78"/>
    <w:rsid w:val="008B1C28"/>
    <w:rsid w:val="008B5634"/>
    <w:rsid w:val="008B5842"/>
    <w:rsid w:val="008C02A3"/>
    <w:rsid w:val="008C06C2"/>
    <w:rsid w:val="008C2A97"/>
    <w:rsid w:val="008C384C"/>
    <w:rsid w:val="008C45AE"/>
    <w:rsid w:val="008C47C8"/>
    <w:rsid w:val="008D1EEC"/>
    <w:rsid w:val="008D5B4B"/>
    <w:rsid w:val="008D6D00"/>
    <w:rsid w:val="008E7986"/>
    <w:rsid w:val="008F194F"/>
    <w:rsid w:val="008F2044"/>
    <w:rsid w:val="008F5338"/>
    <w:rsid w:val="008F5928"/>
    <w:rsid w:val="008F5BC3"/>
    <w:rsid w:val="008F65D3"/>
    <w:rsid w:val="00900A09"/>
    <w:rsid w:val="009020CF"/>
    <w:rsid w:val="0090271F"/>
    <w:rsid w:val="00902E23"/>
    <w:rsid w:val="00903EF6"/>
    <w:rsid w:val="009114D7"/>
    <w:rsid w:val="009117FC"/>
    <w:rsid w:val="0091348E"/>
    <w:rsid w:val="00913CC1"/>
    <w:rsid w:val="00913CDB"/>
    <w:rsid w:val="009158ED"/>
    <w:rsid w:val="0091698F"/>
    <w:rsid w:val="00916B79"/>
    <w:rsid w:val="009172EC"/>
    <w:rsid w:val="00917CCB"/>
    <w:rsid w:val="00920AF7"/>
    <w:rsid w:val="00920BF7"/>
    <w:rsid w:val="00922D77"/>
    <w:rsid w:val="00922D89"/>
    <w:rsid w:val="00924528"/>
    <w:rsid w:val="00925445"/>
    <w:rsid w:val="009259F7"/>
    <w:rsid w:val="009266A0"/>
    <w:rsid w:val="0093316D"/>
    <w:rsid w:val="009338EA"/>
    <w:rsid w:val="009350F0"/>
    <w:rsid w:val="00936F86"/>
    <w:rsid w:val="00940D43"/>
    <w:rsid w:val="00941FCB"/>
    <w:rsid w:val="0094247C"/>
    <w:rsid w:val="00942EC2"/>
    <w:rsid w:val="00943AA5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6681B"/>
    <w:rsid w:val="00973826"/>
    <w:rsid w:val="00974D08"/>
    <w:rsid w:val="0097761D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955B0"/>
    <w:rsid w:val="009A2E16"/>
    <w:rsid w:val="009A3B6B"/>
    <w:rsid w:val="009A760C"/>
    <w:rsid w:val="009B1B30"/>
    <w:rsid w:val="009B3C6C"/>
    <w:rsid w:val="009B56FF"/>
    <w:rsid w:val="009B642E"/>
    <w:rsid w:val="009B6EE6"/>
    <w:rsid w:val="009C067E"/>
    <w:rsid w:val="009C13C6"/>
    <w:rsid w:val="009C1CEF"/>
    <w:rsid w:val="009C2B6D"/>
    <w:rsid w:val="009C2C1B"/>
    <w:rsid w:val="009C34D5"/>
    <w:rsid w:val="009C4FDB"/>
    <w:rsid w:val="009D0D8F"/>
    <w:rsid w:val="009D226F"/>
    <w:rsid w:val="009D246A"/>
    <w:rsid w:val="009E0C85"/>
    <w:rsid w:val="009E3F3C"/>
    <w:rsid w:val="009E56FA"/>
    <w:rsid w:val="009E6F2A"/>
    <w:rsid w:val="009E7750"/>
    <w:rsid w:val="009F1A90"/>
    <w:rsid w:val="009F1D6A"/>
    <w:rsid w:val="009F37B7"/>
    <w:rsid w:val="009F4AC4"/>
    <w:rsid w:val="009F5E43"/>
    <w:rsid w:val="00A0120D"/>
    <w:rsid w:val="00A06AD9"/>
    <w:rsid w:val="00A10F02"/>
    <w:rsid w:val="00A11A24"/>
    <w:rsid w:val="00A15BD4"/>
    <w:rsid w:val="00A164B4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1B55"/>
    <w:rsid w:val="00A34A2F"/>
    <w:rsid w:val="00A34EB1"/>
    <w:rsid w:val="00A3707C"/>
    <w:rsid w:val="00A37F70"/>
    <w:rsid w:val="00A43197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2E1"/>
    <w:rsid w:val="00A73129"/>
    <w:rsid w:val="00A768E6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A1E5C"/>
    <w:rsid w:val="00AA5340"/>
    <w:rsid w:val="00AB0E32"/>
    <w:rsid w:val="00AB1B6E"/>
    <w:rsid w:val="00AB2D85"/>
    <w:rsid w:val="00AB635B"/>
    <w:rsid w:val="00AB6DF1"/>
    <w:rsid w:val="00AB7D83"/>
    <w:rsid w:val="00AC5986"/>
    <w:rsid w:val="00AC6BC6"/>
    <w:rsid w:val="00AD0109"/>
    <w:rsid w:val="00AD0CF7"/>
    <w:rsid w:val="00AD108D"/>
    <w:rsid w:val="00AD4E3B"/>
    <w:rsid w:val="00AD535A"/>
    <w:rsid w:val="00AE3797"/>
    <w:rsid w:val="00AE4BB3"/>
    <w:rsid w:val="00AF0560"/>
    <w:rsid w:val="00AF142E"/>
    <w:rsid w:val="00AF4E68"/>
    <w:rsid w:val="00AF6F1D"/>
    <w:rsid w:val="00AF7049"/>
    <w:rsid w:val="00AF7255"/>
    <w:rsid w:val="00B01D94"/>
    <w:rsid w:val="00B02BC6"/>
    <w:rsid w:val="00B02C90"/>
    <w:rsid w:val="00B036C2"/>
    <w:rsid w:val="00B04944"/>
    <w:rsid w:val="00B055D4"/>
    <w:rsid w:val="00B074B4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DD5"/>
    <w:rsid w:val="00B403E8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131D"/>
    <w:rsid w:val="00B53A5A"/>
    <w:rsid w:val="00B55A2A"/>
    <w:rsid w:val="00B57347"/>
    <w:rsid w:val="00B5799A"/>
    <w:rsid w:val="00B60143"/>
    <w:rsid w:val="00B62D92"/>
    <w:rsid w:val="00B64332"/>
    <w:rsid w:val="00B6778E"/>
    <w:rsid w:val="00B71F49"/>
    <w:rsid w:val="00B724A5"/>
    <w:rsid w:val="00B74C05"/>
    <w:rsid w:val="00B753CC"/>
    <w:rsid w:val="00B7793A"/>
    <w:rsid w:val="00B80452"/>
    <w:rsid w:val="00B81737"/>
    <w:rsid w:val="00B83067"/>
    <w:rsid w:val="00B84A93"/>
    <w:rsid w:val="00B84DD2"/>
    <w:rsid w:val="00B907BC"/>
    <w:rsid w:val="00B9159B"/>
    <w:rsid w:val="00B915AF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0FE0"/>
    <w:rsid w:val="00BD7CA8"/>
    <w:rsid w:val="00BE133C"/>
    <w:rsid w:val="00BE1F22"/>
    <w:rsid w:val="00BE3255"/>
    <w:rsid w:val="00BE60A9"/>
    <w:rsid w:val="00BE6B90"/>
    <w:rsid w:val="00BF07F2"/>
    <w:rsid w:val="00BF128E"/>
    <w:rsid w:val="00BF16AD"/>
    <w:rsid w:val="00BF44CD"/>
    <w:rsid w:val="00BF4736"/>
    <w:rsid w:val="00BF4B52"/>
    <w:rsid w:val="00BF607C"/>
    <w:rsid w:val="00C0151D"/>
    <w:rsid w:val="00C01A00"/>
    <w:rsid w:val="00C031FD"/>
    <w:rsid w:val="00C04291"/>
    <w:rsid w:val="00C048B3"/>
    <w:rsid w:val="00C062B4"/>
    <w:rsid w:val="00C06FFA"/>
    <w:rsid w:val="00C07C61"/>
    <w:rsid w:val="00C07DD1"/>
    <w:rsid w:val="00C10F2A"/>
    <w:rsid w:val="00C11124"/>
    <w:rsid w:val="00C13411"/>
    <w:rsid w:val="00C1496A"/>
    <w:rsid w:val="00C14C88"/>
    <w:rsid w:val="00C15F1C"/>
    <w:rsid w:val="00C33079"/>
    <w:rsid w:val="00C41DE2"/>
    <w:rsid w:val="00C43DCD"/>
    <w:rsid w:val="00C45231"/>
    <w:rsid w:val="00C4537F"/>
    <w:rsid w:val="00C45F09"/>
    <w:rsid w:val="00C4680F"/>
    <w:rsid w:val="00C4696B"/>
    <w:rsid w:val="00C60886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B6A48"/>
    <w:rsid w:val="00CB74DF"/>
    <w:rsid w:val="00CC3848"/>
    <w:rsid w:val="00CC4A0A"/>
    <w:rsid w:val="00CC4A57"/>
    <w:rsid w:val="00CD07C6"/>
    <w:rsid w:val="00CD1FDB"/>
    <w:rsid w:val="00CD647F"/>
    <w:rsid w:val="00CD7151"/>
    <w:rsid w:val="00CD78CC"/>
    <w:rsid w:val="00CE029B"/>
    <w:rsid w:val="00CE1599"/>
    <w:rsid w:val="00CE1D83"/>
    <w:rsid w:val="00CE60D8"/>
    <w:rsid w:val="00CE6AE3"/>
    <w:rsid w:val="00CE7214"/>
    <w:rsid w:val="00CF20E3"/>
    <w:rsid w:val="00CF244A"/>
    <w:rsid w:val="00CF2F3C"/>
    <w:rsid w:val="00CF4411"/>
    <w:rsid w:val="00CF5290"/>
    <w:rsid w:val="00D010CB"/>
    <w:rsid w:val="00D017AE"/>
    <w:rsid w:val="00D019E3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0BB"/>
    <w:rsid w:val="00D15BBA"/>
    <w:rsid w:val="00D15E6B"/>
    <w:rsid w:val="00D16262"/>
    <w:rsid w:val="00D1720A"/>
    <w:rsid w:val="00D172FF"/>
    <w:rsid w:val="00D25919"/>
    <w:rsid w:val="00D25D92"/>
    <w:rsid w:val="00D265F2"/>
    <w:rsid w:val="00D268B7"/>
    <w:rsid w:val="00D27E01"/>
    <w:rsid w:val="00D309CC"/>
    <w:rsid w:val="00D31E74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46F5"/>
    <w:rsid w:val="00D647F0"/>
    <w:rsid w:val="00D656EB"/>
    <w:rsid w:val="00D65F45"/>
    <w:rsid w:val="00D672B3"/>
    <w:rsid w:val="00D675A9"/>
    <w:rsid w:val="00D701E6"/>
    <w:rsid w:val="00D738D6"/>
    <w:rsid w:val="00D7445B"/>
    <w:rsid w:val="00D755EB"/>
    <w:rsid w:val="00D76591"/>
    <w:rsid w:val="00D77160"/>
    <w:rsid w:val="00D77F04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C0E51"/>
    <w:rsid w:val="00DC156C"/>
    <w:rsid w:val="00DC1E1A"/>
    <w:rsid w:val="00DC309B"/>
    <w:rsid w:val="00DC467F"/>
    <w:rsid w:val="00DC4DA2"/>
    <w:rsid w:val="00DC6616"/>
    <w:rsid w:val="00DD4C17"/>
    <w:rsid w:val="00DD5B05"/>
    <w:rsid w:val="00DD5D25"/>
    <w:rsid w:val="00DD7FF2"/>
    <w:rsid w:val="00DE15B7"/>
    <w:rsid w:val="00DE3870"/>
    <w:rsid w:val="00DE5CB6"/>
    <w:rsid w:val="00DE6E17"/>
    <w:rsid w:val="00DF2B1F"/>
    <w:rsid w:val="00DF6189"/>
    <w:rsid w:val="00DF62CD"/>
    <w:rsid w:val="00DF733D"/>
    <w:rsid w:val="00E000D6"/>
    <w:rsid w:val="00E01E59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4D1B"/>
    <w:rsid w:val="00E161A3"/>
    <w:rsid w:val="00E163F9"/>
    <w:rsid w:val="00E16509"/>
    <w:rsid w:val="00E168E8"/>
    <w:rsid w:val="00E17517"/>
    <w:rsid w:val="00E17B16"/>
    <w:rsid w:val="00E17B2C"/>
    <w:rsid w:val="00E216D7"/>
    <w:rsid w:val="00E22181"/>
    <w:rsid w:val="00E2397C"/>
    <w:rsid w:val="00E31A28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5CC"/>
    <w:rsid w:val="00E77645"/>
    <w:rsid w:val="00E803C2"/>
    <w:rsid w:val="00E80DE4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387E"/>
    <w:rsid w:val="00EB6C91"/>
    <w:rsid w:val="00EB6C94"/>
    <w:rsid w:val="00EB79D3"/>
    <w:rsid w:val="00EC14EF"/>
    <w:rsid w:val="00EC3517"/>
    <w:rsid w:val="00EC4A25"/>
    <w:rsid w:val="00EC6B55"/>
    <w:rsid w:val="00EC7900"/>
    <w:rsid w:val="00ED03E6"/>
    <w:rsid w:val="00ED0967"/>
    <w:rsid w:val="00ED2EDC"/>
    <w:rsid w:val="00ED4B32"/>
    <w:rsid w:val="00ED73DF"/>
    <w:rsid w:val="00ED7F10"/>
    <w:rsid w:val="00EE06A9"/>
    <w:rsid w:val="00EE184F"/>
    <w:rsid w:val="00EE464B"/>
    <w:rsid w:val="00EE5AA7"/>
    <w:rsid w:val="00EF26B6"/>
    <w:rsid w:val="00EF587C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6096"/>
    <w:rsid w:val="00F16143"/>
    <w:rsid w:val="00F21311"/>
    <w:rsid w:val="00F215B2"/>
    <w:rsid w:val="00F22EC7"/>
    <w:rsid w:val="00F273D3"/>
    <w:rsid w:val="00F27CC9"/>
    <w:rsid w:val="00F314DF"/>
    <w:rsid w:val="00F324C7"/>
    <w:rsid w:val="00F325C8"/>
    <w:rsid w:val="00F35577"/>
    <w:rsid w:val="00F358E0"/>
    <w:rsid w:val="00F3651B"/>
    <w:rsid w:val="00F366CB"/>
    <w:rsid w:val="00F369DD"/>
    <w:rsid w:val="00F37626"/>
    <w:rsid w:val="00F40EAB"/>
    <w:rsid w:val="00F44AA2"/>
    <w:rsid w:val="00F44D05"/>
    <w:rsid w:val="00F45ED8"/>
    <w:rsid w:val="00F50255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4319"/>
    <w:rsid w:val="00F65266"/>
    <w:rsid w:val="00F653B8"/>
    <w:rsid w:val="00F655F3"/>
    <w:rsid w:val="00F65781"/>
    <w:rsid w:val="00F65EBA"/>
    <w:rsid w:val="00F67E8B"/>
    <w:rsid w:val="00F67EE8"/>
    <w:rsid w:val="00F70647"/>
    <w:rsid w:val="00F70E64"/>
    <w:rsid w:val="00F7204E"/>
    <w:rsid w:val="00F7302D"/>
    <w:rsid w:val="00F73852"/>
    <w:rsid w:val="00F81946"/>
    <w:rsid w:val="00F81A27"/>
    <w:rsid w:val="00F8214F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3E8"/>
    <w:rsid w:val="00F97D2F"/>
    <w:rsid w:val="00FA0DFF"/>
    <w:rsid w:val="00FA1266"/>
    <w:rsid w:val="00FA2769"/>
    <w:rsid w:val="00FA46B2"/>
    <w:rsid w:val="00FA7625"/>
    <w:rsid w:val="00FA77A1"/>
    <w:rsid w:val="00FB03C5"/>
    <w:rsid w:val="00FB52FC"/>
    <w:rsid w:val="00FB7AD7"/>
    <w:rsid w:val="00FC1192"/>
    <w:rsid w:val="00FC133C"/>
    <w:rsid w:val="00FC259F"/>
    <w:rsid w:val="00FC7900"/>
    <w:rsid w:val="00FD356E"/>
    <w:rsid w:val="00FD53F3"/>
    <w:rsid w:val="00FD6FA7"/>
    <w:rsid w:val="00FD72D1"/>
    <w:rsid w:val="00FD7EE6"/>
    <w:rsid w:val="00FE2D04"/>
    <w:rsid w:val="00FE3EF3"/>
    <w:rsid w:val="00FE4CDB"/>
    <w:rsid w:val="00FE63B0"/>
    <w:rsid w:val="00FE6A46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ind w:left="1209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846C7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3865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2186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864</cp:revision>
  <cp:lastPrinted>2019-02-25T14:05:00Z</cp:lastPrinted>
  <dcterms:created xsi:type="dcterms:W3CDTF">2020-02-11T14:49:00Z</dcterms:created>
  <dcterms:modified xsi:type="dcterms:W3CDTF">2024-11-08T17:09:00Z</dcterms:modified>
  <cp:category/>
</cp:coreProperties>
</file>